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01D95" w14:textId="77777777" w:rsidR="003D0A9C" w:rsidRDefault="003D0A9C" w:rsidP="003D0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SWERDER</w:t>
      </w:r>
      <w:r>
        <w:rPr>
          <w:rFonts w:ascii="Times New Roman" w:hAnsi="Times New Roman" w:cs="Times New Roman"/>
        </w:rPr>
        <w:t xml:space="preserve">      (fl.1484)</w:t>
      </w:r>
    </w:p>
    <w:p w14:paraId="48DBDA09" w14:textId="77777777" w:rsidR="003D0A9C" w:rsidRDefault="003D0A9C" w:rsidP="003D0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Harlow, Hertfordshire. Yeoman.</w:t>
      </w:r>
    </w:p>
    <w:p w14:paraId="35485D51" w14:textId="77777777" w:rsidR="003D0A9C" w:rsidRDefault="003D0A9C" w:rsidP="003D0A9C">
      <w:pPr>
        <w:rPr>
          <w:rFonts w:ascii="Times New Roman" w:hAnsi="Times New Roman" w:cs="Times New Roman"/>
        </w:rPr>
      </w:pPr>
    </w:p>
    <w:p w14:paraId="3430C24B" w14:textId="77777777" w:rsidR="003D0A9C" w:rsidRDefault="003D0A9C" w:rsidP="003D0A9C">
      <w:pPr>
        <w:rPr>
          <w:rFonts w:ascii="Times New Roman" w:hAnsi="Times New Roman" w:cs="Times New Roman"/>
        </w:rPr>
      </w:pPr>
    </w:p>
    <w:p w14:paraId="4D9A973B" w14:textId="77777777" w:rsidR="003D0A9C" w:rsidRDefault="003D0A9C" w:rsidP="003D0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of Wallingford, Abbot of </w:t>
      </w:r>
      <w:proofErr w:type="spellStart"/>
      <w:r>
        <w:rPr>
          <w:rFonts w:ascii="Times New Roman" w:hAnsi="Times New Roman" w:cs="Times New Roman"/>
        </w:rPr>
        <w:t>St.Albans</w:t>
      </w:r>
      <w:proofErr w:type="spellEnd"/>
      <w:r>
        <w:rPr>
          <w:rFonts w:ascii="Times New Roman" w:hAnsi="Times New Roman" w:cs="Times New Roman"/>
        </w:rPr>
        <w:t>(q.v.), brought a plaint of debt</w:t>
      </w:r>
    </w:p>
    <w:p w14:paraId="3EA8800F" w14:textId="77777777" w:rsidR="003D0A9C" w:rsidRDefault="003D0A9C" w:rsidP="003D0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6145A02E" w14:textId="77777777" w:rsidR="003D0A9C" w:rsidRDefault="003D0A9C" w:rsidP="003D0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1EF1A8" w14:textId="77777777" w:rsidR="003D0A9C" w:rsidRDefault="003D0A9C" w:rsidP="003D0A9C">
      <w:pPr>
        <w:rPr>
          <w:rFonts w:ascii="Times New Roman" w:hAnsi="Times New Roman" w:cs="Times New Roman"/>
        </w:rPr>
      </w:pPr>
    </w:p>
    <w:p w14:paraId="092997EC" w14:textId="77777777" w:rsidR="003D0A9C" w:rsidRDefault="003D0A9C" w:rsidP="003D0A9C">
      <w:pPr>
        <w:rPr>
          <w:rFonts w:ascii="Times New Roman" w:hAnsi="Times New Roman" w:cs="Times New Roman"/>
        </w:rPr>
      </w:pPr>
    </w:p>
    <w:p w14:paraId="1BB5DCB4" w14:textId="77777777" w:rsidR="003D0A9C" w:rsidRDefault="003D0A9C" w:rsidP="003D0A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March 2019</w:t>
      </w:r>
    </w:p>
    <w:p w14:paraId="31FC3002" w14:textId="77777777" w:rsidR="006B2F86" w:rsidRPr="00E71FC3" w:rsidRDefault="003D0A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468F5" w14:textId="77777777" w:rsidR="003D0A9C" w:rsidRDefault="003D0A9C" w:rsidP="00E71FC3">
      <w:r>
        <w:separator/>
      </w:r>
    </w:p>
  </w:endnote>
  <w:endnote w:type="continuationSeparator" w:id="0">
    <w:p w14:paraId="6824B919" w14:textId="77777777" w:rsidR="003D0A9C" w:rsidRDefault="003D0A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A98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A8D33" w14:textId="77777777" w:rsidR="003D0A9C" w:rsidRDefault="003D0A9C" w:rsidP="00E71FC3">
      <w:r>
        <w:separator/>
      </w:r>
    </w:p>
  </w:footnote>
  <w:footnote w:type="continuationSeparator" w:id="0">
    <w:p w14:paraId="1ADB1D64" w14:textId="77777777" w:rsidR="003D0A9C" w:rsidRDefault="003D0A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A9C"/>
    <w:rsid w:val="001A7C09"/>
    <w:rsid w:val="003D0A9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44544"/>
  <w15:chartTrackingRefBased/>
  <w15:docId w15:val="{40B3245D-4500-4561-B8BC-483A1BB8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0A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D0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2019-03-21T21:36:00Z</dcterms:created>
  <dcterms:modified xsi:type="dcterms:W3CDTF">2019-03-21T21:37:00Z</dcterms:modified>
</cp:coreProperties>
</file>